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1BF0E" w14:textId="5D67A8E5" w:rsidR="00B708CD" w:rsidRDefault="00B708CD" w:rsidP="008A01F8">
      <w:pPr>
        <w:ind w:firstLine="0"/>
        <w:jc w:val="center"/>
      </w:pPr>
      <w:bookmarkStart w:id="0" w:name="_Hlk103268328"/>
      <w:r>
        <w:rPr>
          <w:noProof/>
        </w:rPr>
        <w:drawing>
          <wp:inline distT="0" distB="0" distL="0" distR="0" wp14:anchorId="2F3163E3" wp14:editId="1218D31D">
            <wp:extent cx="647700" cy="1089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B296B" w14:textId="77777777" w:rsidR="00B708CD" w:rsidRPr="00735110" w:rsidRDefault="00B708CD" w:rsidP="00B708CD">
      <w:pPr>
        <w:rPr>
          <w:b/>
          <w:bCs/>
          <w:sz w:val="16"/>
          <w:szCs w:val="16"/>
        </w:rPr>
      </w:pPr>
    </w:p>
    <w:p w14:paraId="5490C397" w14:textId="77777777" w:rsidR="00B708CD" w:rsidRPr="00B228BF" w:rsidRDefault="00B708CD" w:rsidP="00B708CD">
      <w:pPr>
        <w:pStyle w:val="1"/>
        <w:rPr>
          <w:b w:val="0"/>
          <w:szCs w:val="28"/>
        </w:rPr>
      </w:pPr>
      <w:r w:rsidRPr="00B228BF">
        <w:rPr>
          <w:b w:val="0"/>
          <w:szCs w:val="28"/>
        </w:rPr>
        <w:t>КОНТРОЛЬНО-СЧЕТНАЯ ПАЛАТА ЛИПЕЦКОЙ ОБЛАСТИ</w:t>
      </w:r>
    </w:p>
    <w:p w14:paraId="50AC49E7" w14:textId="77777777" w:rsidR="00B708CD" w:rsidRPr="00735110" w:rsidRDefault="00B708CD" w:rsidP="00B708CD">
      <w:pPr>
        <w:rPr>
          <w:noProof/>
          <w:sz w:val="16"/>
          <w:szCs w:val="16"/>
        </w:rPr>
      </w:pPr>
      <w:r>
        <w:rPr>
          <w:noProof/>
          <w:szCs w:val="28"/>
        </w:rPr>
        <w:t xml:space="preserve">                                              </w:t>
      </w:r>
    </w:p>
    <w:p w14:paraId="7C9BF8C8" w14:textId="0914815E" w:rsidR="00B708CD" w:rsidRPr="00B708CD" w:rsidRDefault="00B708CD" w:rsidP="00B708CD">
      <w:pPr>
        <w:pStyle w:val="2"/>
        <w:rPr>
          <w:sz w:val="44"/>
          <w:szCs w:val="44"/>
        </w:rPr>
      </w:pPr>
      <w:r w:rsidRPr="00B708CD">
        <w:rPr>
          <w:sz w:val="44"/>
          <w:szCs w:val="44"/>
        </w:rPr>
        <w:t>П Р И К А З</w:t>
      </w:r>
    </w:p>
    <w:p w14:paraId="60134F10" w14:textId="77777777" w:rsidR="00B708CD" w:rsidRDefault="00B708CD" w:rsidP="00B708CD"/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5253"/>
        <w:gridCol w:w="842"/>
      </w:tblGrid>
      <w:tr w:rsidR="00B708CD" w14:paraId="088B6661" w14:textId="77777777" w:rsidTr="00FC7C74">
        <w:tc>
          <w:tcPr>
            <w:tcW w:w="1701" w:type="dxa"/>
            <w:tcBorders>
              <w:bottom w:val="single" w:sz="4" w:space="0" w:color="auto"/>
            </w:tcBorders>
          </w:tcPr>
          <w:p w14:paraId="5FCD0083" w14:textId="77777777" w:rsidR="00B708CD" w:rsidRDefault="00B708CD" w:rsidP="00FC7C74">
            <w:pPr>
              <w:rPr>
                <w:b/>
                <w:spacing w:val="40"/>
              </w:rPr>
            </w:pPr>
          </w:p>
        </w:tc>
        <w:tc>
          <w:tcPr>
            <w:tcW w:w="5253" w:type="dxa"/>
          </w:tcPr>
          <w:p w14:paraId="56998A6A" w14:textId="77777777" w:rsidR="00B708CD" w:rsidRDefault="00B708CD" w:rsidP="00FC7C74">
            <w:pPr>
              <w:jc w:val="right"/>
              <w:rPr>
                <w:spacing w:val="40"/>
              </w:rPr>
            </w:pPr>
            <w:r>
              <w:rPr>
                <w:spacing w:val="40"/>
              </w:rPr>
              <w:t>№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B5FE2C4" w14:textId="77777777" w:rsidR="00B708CD" w:rsidRPr="00B228BF" w:rsidRDefault="00B708CD" w:rsidP="00FC7C74">
            <w:pPr>
              <w:rPr>
                <w:spacing w:val="40"/>
              </w:rPr>
            </w:pPr>
          </w:p>
        </w:tc>
      </w:tr>
      <w:tr w:rsidR="00B708CD" w14:paraId="457594E1" w14:textId="77777777" w:rsidTr="00FC7C74">
        <w:tc>
          <w:tcPr>
            <w:tcW w:w="1701" w:type="dxa"/>
          </w:tcPr>
          <w:p w14:paraId="66E33D4D" w14:textId="77777777" w:rsidR="00B708CD" w:rsidRDefault="00B708CD" w:rsidP="00FC7C74">
            <w:pPr>
              <w:rPr>
                <w:b/>
                <w:spacing w:val="40"/>
              </w:rPr>
            </w:pPr>
          </w:p>
        </w:tc>
        <w:tc>
          <w:tcPr>
            <w:tcW w:w="5253" w:type="dxa"/>
          </w:tcPr>
          <w:p w14:paraId="36B3974D" w14:textId="77777777" w:rsidR="00B708CD" w:rsidRDefault="00B708CD" w:rsidP="008A01F8">
            <w:pPr>
              <w:ind w:firstLine="70"/>
              <w:jc w:val="center"/>
              <w:rPr>
                <w:spacing w:val="40"/>
                <w:sz w:val="18"/>
              </w:rPr>
            </w:pPr>
            <w:r>
              <w:rPr>
                <w:spacing w:val="40"/>
                <w:sz w:val="18"/>
              </w:rPr>
              <w:t>г</w:t>
            </w:r>
            <w:r>
              <w:rPr>
                <w:sz w:val="18"/>
              </w:rPr>
              <w:t>. Липецк</w:t>
            </w:r>
          </w:p>
        </w:tc>
        <w:tc>
          <w:tcPr>
            <w:tcW w:w="842" w:type="dxa"/>
          </w:tcPr>
          <w:p w14:paraId="22C04721" w14:textId="77777777" w:rsidR="00B708CD" w:rsidRDefault="00B708CD" w:rsidP="00FC7C74">
            <w:pPr>
              <w:rPr>
                <w:b/>
                <w:spacing w:val="40"/>
              </w:rPr>
            </w:pPr>
          </w:p>
        </w:tc>
      </w:tr>
      <w:bookmarkEnd w:id="0"/>
    </w:tbl>
    <w:p w14:paraId="4ADD580D" w14:textId="77777777" w:rsidR="00B708CD" w:rsidRPr="00735110" w:rsidRDefault="00B708CD" w:rsidP="00B708CD">
      <w:pPr>
        <w:pStyle w:val="4"/>
        <w:rPr>
          <w:bCs/>
          <w:sz w:val="16"/>
          <w:szCs w:val="16"/>
        </w:rPr>
      </w:pPr>
    </w:p>
    <w:p w14:paraId="7A4AA877" w14:textId="41B99669" w:rsidR="00B708CD" w:rsidRPr="00A85806" w:rsidRDefault="00B708CD" w:rsidP="00B708CD">
      <w:pPr>
        <w:pStyle w:val="af1"/>
        <w:rPr>
          <w:b/>
        </w:rPr>
      </w:pPr>
      <w:r w:rsidRPr="00A85806">
        <w:rPr>
          <w:b/>
        </w:rPr>
        <w:t>О</w:t>
      </w:r>
      <w:r>
        <w:rPr>
          <w:b/>
        </w:rPr>
        <w:t xml:space="preserve"> проведении мероприятия</w:t>
      </w:r>
    </w:p>
    <w:p w14:paraId="15B8CA21" w14:textId="77777777" w:rsidR="00C5507E" w:rsidRPr="008E2AE0" w:rsidRDefault="00C5507E" w:rsidP="00583716">
      <w:pPr>
        <w:pStyle w:val="30"/>
        <w:spacing w:before="120"/>
        <w:ind w:right="-51" w:firstLine="0"/>
        <w:jc w:val="left"/>
        <w:rPr>
          <w:b w:val="0"/>
        </w:rPr>
      </w:pPr>
    </w:p>
    <w:p w14:paraId="6D2F1EEA" w14:textId="42D3E50C" w:rsidR="00C5507E" w:rsidRDefault="000C7F0D" w:rsidP="00C5507E">
      <w:pPr>
        <w:pStyle w:val="a3"/>
        <w:tabs>
          <w:tab w:val="left" w:pos="993"/>
        </w:tabs>
        <w:ind w:right="-51" w:firstLine="709"/>
        <w:jc w:val="both"/>
      </w:pPr>
      <w:r>
        <w:t>Н</w:t>
      </w:r>
      <w:r w:rsidR="00583716">
        <w:t xml:space="preserve">а основании пункта ___ </w:t>
      </w:r>
      <w:r w:rsidR="009B19DD">
        <w:t>раздела ___</w:t>
      </w:r>
      <w:r w:rsidR="00583716">
        <w:t xml:space="preserve">плана </w:t>
      </w:r>
      <w:r w:rsidR="00666597">
        <w:t>работы Контрольно-счетной палаты Липецкой области</w:t>
      </w:r>
      <w:r w:rsidR="007072DE">
        <w:t xml:space="preserve"> на 20</w:t>
      </w:r>
      <w:r w:rsidR="00C04653">
        <w:t>__ год</w:t>
      </w:r>
      <w:r w:rsidR="00637B92">
        <w:t>:</w:t>
      </w:r>
    </w:p>
    <w:p w14:paraId="43C1E96C" w14:textId="74F6BCB7" w:rsidR="00583716" w:rsidRPr="000F092A" w:rsidRDefault="000C7F0D" w:rsidP="00C5507E">
      <w:pPr>
        <w:pStyle w:val="a3"/>
        <w:numPr>
          <w:ilvl w:val="0"/>
          <w:numId w:val="21"/>
        </w:numPr>
        <w:tabs>
          <w:tab w:val="left" w:pos="993"/>
        </w:tabs>
        <w:ind w:right="-51"/>
        <w:jc w:val="both"/>
      </w:pPr>
      <w:r>
        <w:t xml:space="preserve"> </w:t>
      </w:r>
      <w:r w:rsidR="00637B92">
        <w:t xml:space="preserve"> </w:t>
      </w:r>
      <w:r w:rsidR="00C5507E">
        <w:t>П</w:t>
      </w:r>
      <w:r w:rsidR="00C04653">
        <w:t>ровести</w:t>
      </w:r>
      <w:r w:rsidR="00E97028">
        <w:t xml:space="preserve"> </w:t>
      </w:r>
      <w:r w:rsidR="00C04653">
        <w:t>___________________________________________</w:t>
      </w:r>
      <w:r w:rsidR="0098308E">
        <w:t>____</w:t>
      </w:r>
      <w:r w:rsidR="00C04653">
        <w:t>_</w:t>
      </w:r>
      <w:r w:rsidR="00637B92">
        <w:t>__</w:t>
      </w:r>
      <w:r w:rsidR="00583716" w:rsidRPr="000F092A">
        <w:t>.</w:t>
      </w:r>
    </w:p>
    <w:p w14:paraId="0124BC2A" w14:textId="77777777" w:rsidR="00583716" w:rsidRDefault="00C5507E" w:rsidP="00C5507E">
      <w:pPr>
        <w:pStyle w:val="30"/>
        <w:tabs>
          <w:tab w:val="left" w:pos="3762"/>
        </w:tabs>
        <w:ind w:left="709" w:right="-51" w:firstLine="0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</w:t>
      </w:r>
      <w:r w:rsidR="00583716">
        <w:rPr>
          <w:b w:val="0"/>
          <w:sz w:val="20"/>
        </w:rPr>
        <w:t>/наименование мероприятия/</w:t>
      </w:r>
    </w:p>
    <w:p w14:paraId="375ED19F" w14:textId="2256ED51" w:rsidR="00637B92" w:rsidRDefault="00583716" w:rsidP="00C5507E">
      <w:pPr>
        <w:pStyle w:val="30"/>
        <w:numPr>
          <w:ilvl w:val="0"/>
          <w:numId w:val="21"/>
        </w:numPr>
        <w:tabs>
          <w:tab w:val="left" w:pos="709"/>
          <w:tab w:val="left" w:pos="1134"/>
        </w:tabs>
        <w:ind w:left="0" w:right="-51" w:firstLine="709"/>
        <w:rPr>
          <w:b w:val="0"/>
        </w:rPr>
      </w:pPr>
      <w:r>
        <w:rPr>
          <w:b w:val="0"/>
        </w:rPr>
        <w:t>Прове</w:t>
      </w:r>
      <w:r w:rsidR="00C954AD">
        <w:rPr>
          <w:b w:val="0"/>
        </w:rPr>
        <w:t xml:space="preserve">дение мероприятия </w:t>
      </w:r>
      <w:r>
        <w:rPr>
          <w:b w:val="0"/>
        </w:rPr>
        <w:t xml:space="preserve">поручить </w:t>
      </w:r>
      <w:r w:rsidR="002C3FEC" w:rsidRPr="00DD6A12">
        <w:rPr>
          <w:b w:val="0"/>
        </w:rPr>
        <w:t>рабочей группе в составе</w:t>
      </w:r>
      <w:r w:rsidR="00AC0AFE">
        <w:rPr>
          <w:b w:val="0"/>
        </w:rPr>
        <w:t xml:space="preserve"> </w:t>
      </w:r>
    </w:p>
    <w:p w14:paraId="79534842" w14:textId="38B29DDC" w:rsidR="00C954AD" w:rsidRPr="00DD6A12" w:rsidRDefault="00AC0AFE" w:rsidP="00637B92">
      <w:pPr>
        <w:pStyle w:val="30"/>
        <w:tabs>
          <w:tab w:val="left" w:pos="709"/>
          <w:tab w:val="left" w:pos="1134"/>
        </w:tabs>
        <w:ind w:right="-51" w:firstLine="0"/>
        <w:rPr>
          <w:b w:val="0"/>
        </w:rPr>
      </w:pPr>
      <w:r>
        <w:rPr>
          <w:b w:val="0"/>
        </w:rPr>
        <w:t>сотрудников:</w:t>
      </w:r>
    </w:p>
    <w:p w14:paraId="4D976BB4" w14:textId="0C739B21" w:rsidR="00583716" w:rsidRDefault="004260C7" w:rsidP="008A01F8">
      <w:pPr>
        <w:pStyle w:val="30"/>
        <w:ind w:left="709" w:right="-50" w:firstLine="0"/>
        <w:jc w:val="left"/>
        <w:rPr>
          <w:b w:val="0"/>
          <w:sz w:val="20"/>
        </w:rPr>
      </w:pPr>
      <w:r>
        <w:rPr>
          <w:b w:val="0"/>
          <w:sz w:val="20"/>
        </w:rPr>
        <w:t>1</w:t>
      </w:r>
      <w:r w:rsidR="008A01F8">
        <w:rPr>
          <w:b w:val="0"/>
          <w:sz w:val="20"/>
        </w:rPr>
        <w:t>)</w:t>
      </w:r>
      <w:r w:rsidR="00583716">
        <w:rPr>
          <w:b w:val="0"/>
          <w:sz w:val="20"/>
        </w:rPr>
        <w:t xml:space="preserve">_________________________________ </w:t>
      </w:r>
      <w:r w:rsidR="00583716">
        <w:rPr>
          <w:b w:val="0"/>
        </w:rPr>
        <w:t>–</w:t>
      </w:r>
      <w:r w:rsidR="00583716">
        <w:rPr>
          <w:b w:val="0"/>
          <w:sz w:val="20"/>
        </w:rPr>
        <w:t xml:space="preserve"> </w:t>
      </w:r>
      <w:r w:rsidR="008A412E">
        <w:rPr>
          <w:b w:val="0"/>
          <w:sz w:val="20"/>
        </w:rPr>
        <w:t>______</w:t>
      </w:r>
      <w:r w:rsidR="00583716">
        <w:rPr>
          <w:b w:val="0"/>
          <w:sz w:val="20"/>
        </w:rPr>
        <w:t>__________________________________________;</w:t>
      </w:r>
    </w:p>
    <w:p w14:paraId="450BC689" w14:textId="74B9DDD5" w:rsidR="00583716" w:rsidRDefault="00E97028" w:rsidP="008A01F8">
      <w:pPr>
        <w:pStyle w:val="30"/>
        <w:tabs>
          <w:tab w:val="left" w:pos="2280"/>
          <w:tab w:val="left" w:pos="5358"/>
        </w:tabs>
        <w:ind w:left="709" w:right="-50" w:firstLine="0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</w:t>
      </w:r>
      <w:r w:rsidR="00583716">
        <w:rPr>
          <w:b w:val="0"/>
          <w:sz w:val="20"/>
        </w:rPr>
        <w:t>/Ф.И.О./</w:t>
      </w:r>
      <w:r w:rsidR="00583716">
        <w:rPr>
          <w:b w:val="0"/>
          <w:sz w:val="20"/>
        </w:rPr>
        <w:tab/>
        <w:t>/должность/</w:t>
      </w:r>
    </w:p>
    <w:p w14:paraId="6FCC500E" w14:textId="5A07529E" w:rsidR="00583716" w:rsidRDefault="004260C7" w:rsidP="008A01F8">
      <w:pPr>
        <w:pStyle w:val="30"/>
        <w:ind w:left="709" w:right="-50" w:firstLine="0"/>
        <w:jc w:val="left"/>
        <w:rPr>
          <w:b w:val="0"/>
          <w:sz w:val="20"/>
        </w:rPr>
      </w:pPr>
      <w:r>
        <w:rPr>
          <w:b w:val="0"/>
          <w:sz w:val="20"/>
        </w:rPr>
        <w:t>2</w:t>
      </w:r>
      <w:r w:rsidR="008A01F8">
        <w:rPr>
          <w:b w:val="0"/>
          <w:sz w:val="20"/>
        </w:rPr>
        <w:t>)</w:t>
      </w:r>
      <w:r w:rsidR="00583716">
        <w:rPr>
          <w:b w:val="0"/>
          <w:sz w:val="20"/>
        </w:rPr>
        <w:t xml:space="preserve">_________________________________ </w:t>
      </w:r>
      <w:r w:rsidR="00583716">
        <w:rPr>
          <w:b w:val="0"/>
        </w:rPr>
        <w:t>–</w:t>
      </w:r>
      <w:r w:rsidR="00583716">
        <w:rPr>
          <w:b w:val="0"/>
          <w:sz w:val="20"/>
        </w:rPr>
        <w:t xml:space="preserve"> __</w:t>
      </w:r>
      <w:r w:rsidR="008A412E">
        <w:rPr>
          <w:b w:val="0"/>
          <w:sz w:val="20"/>
        </w:rPr>
        <w:t>______</w:t>
      </w:r>
      <w:r w:rsidR="00583716">
        <w:rPr>
          <w:b w:val="0"/>
          <w:sz w:val="20"/>
        </w:rPr>
        <w:t>________________________________________</w:t>
      </w:r>
      <w:r w:rsidR="00860493">
        <w:rPr>
          <w:b w:val="0"/>
          <w:sz w:val="20"/>
        </w:rPr>
        <w:t>.</w:t>
      </w:r>
    </w:p>
    <w:p w14:paraId="0C282492" w14:textId="44F55881" w:rsidR="00583716" w:rsidRDefault="004260C7" w:rsidP="008A01F8">
      <w:pPr>
        <w:pStyle w:val="30"/>
        <w:tabs>
          <w:tab w:val="left" w:pos="2280"/>
          <w:tab w:val="left" w:pos="5358"/>
        </w:tabs>
        <w:ind w:left="709" w:right="-50" w:firstLine="0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</w:t>
      </w:r>
      <w:r w:rsidR="00583716">
        <w:rPr>
          <w:b w:val="0"/>
          <w:sz w:val="20"/>
        </w:rPr>
        <w:t>/Ф.И.О./</w:t>
      </w:r>
      <w:r w:rsidR="00583716">
        <w:rPr>
          <w:b w:val="0"/>
          <w:sz w:val="20"/>
        </w:rPr>
        <w:tab/>
        <w:t>/должность/</w:t>
      </w:r>
    </w:p>
    <w:p w14:paraId="236E1D6C" w14:textId="29AF627B" w:rsidR="007072DE" w:rsidRPr="008A412E" w:rsidRDefault="00583716" w:rsidP="00881B9C">
      <w:pPr>
        <w:pStyle w:val="30"/>
        <w:ind w:right="-50" w:firstLine="0"/>
        <w:jc w:val="left"/>
        <w:rPr>
          <w:b w:val="0"/>
          <w:szCs w:val="28"/>
        </w:rPr>
      </w:pPr>
      <w:r w:rsidRPr="00B43757">
        <w:rPr>
          <w:b w:val="0"/>
        </w:rPr>
        <w:t xml:space="preserve">Руководителем </w:t>
      </w:r>
      <w:r w:rsidR="008E4A27">
        <w:rPr>
          <w:b w:val="0"/>
        </w:rPr>
        <w:t xml:space="preserve">рабочей группы </w:t>
      </w:r>
      <w:r w:rsidRPr="00B43757">
        <w:rPr>
          <w:b w:val="0"/>
        </w:rPr>
        <w:t>назначить</w:t>
      </w:r>
      <w:r w:rsidR="00637B92">
        <w:rPr>
          <w:b w:val="0"/>
        </w:rPr>
        <w:t xml:space="preserve"> </w:t>
      </w:r>
      <w:r w:rsidR="007072DE">
        <w:rPr>
          <w:b w:val="0"/>
        </w:rPr>
        <w:t>____</w:t>
      </w:r>
      <w:r w:rsidR="008E4A27">
        <w:rPr>
          <w:b w:val="0"/>
        </w:rPr>
        <w:t>____________</w:t>
      </w:r>
      <w:r w:rsidR="00527FBD">
        <w:rPr>
          <w:b w:val="0"/>
        </w:rPr>
        <w:t>_____________</w:t>
      </w:r>
      <w:r w:rsidRPr="008A412E">
        <w:rPr>
          <w:b w:val="0"/>
        </w:rPr>
        <w:t>.</w:t>
      </w:r>
      <w:r w:rsidR="00860493">
        <w:rPr>
          <w:rStyle w:val="af"/>
          <w:b w:val="0"/>
        </w:rPr>
        <w:footnoteReference w:id="1"/>
      </w:r>
    </w:p>
    <w:p w14:paraId="526B899B" w14:textId="51D8EF4D" w:rsidR="00583716" w:rsidRDefault="00C5507E" w:rsidP="00881B9C">
      <w:pPr>
        <w:pStyle w:val="30"/>
        <w:tabs>
          <w:tab w:val="left" w:pos="6804"/>
        </w:tabs>
        <w:ind w:left="6480" w:right="-51" w:firstLine="0"/>
        <w:rPr>
          <w:b w:val="0"/>
          <w:sz w:val="20"/>
        </w:rPr>
      </w:pPr>
      <w:r>
        <w:rPr>
          <w:b w:val="0"/>
          <w:sz w:val="20"/>
        </w:rPr>
        <w:t xml:space="preserve">     </w:t>
      </w:r>
      <w:r w:rsidR="00583716">
        <w:rPr>
          <w:b w:val="0"/>
          <w:sz w:val="20"/>
        </w:rPr>
        <w:t>/Ф.И.О./</w:t>
      </w:r>
    </w:p>
    <w:p w14:paraId="789706CF" w14:textId="5D7B5A09" w:rsidR="00527FBD" w:rsidRDefault="00860493" w:rsidP="00527FBD">
      <w:pPr>
        <w:pStyle w:val="30"/>
        <w:ind w:right="-50" w:firstLine="0"/>
        <w:jc w:val="left"/>
        <w:rPr>
          <w:b w:val="0"/>
          <w:szCs w:val="28"/>
        </w:rPr>
      </w:pPr>
      <w:r w:rsidRPr="00B43757">
        <w:rPr>
          <w:b w:val="0"/>
        </w:rPr>
        <w:t xml:space="preserve">Руководителем </w:t>
      </w:r>
      <w:r>
        <w:rPr>
          <w:b w:val="0"/>
        </w:rPr>
        <w:t>мероприятия</w:t>
      </w:r>
      <w:r w:rsidRPr="00B43757">
        <w:rPr>
          <w:b w:val="0"/>
        </w:rPr>
        <w:t xml:space="preserve"> назначить</w:t>
      </w:r>
      <w:r w:rsidR="00637B92">
        <w:rPr>
          <w:b w:val="0"/>
        </w:rPr>
        <w:t xml:space="preserve"> </w:t>
      </w:r>
      <w:r>
        <w:rPr>
          <w:b w:val="0"/>
        </w:rPr>
        <w:t>________________</w:t>
      </w:r>
      <w:r w:rsidR="00527FBD">
        <w:rPr>
          <w:b w:val="0"/>
        </w:rPr>
        <w:t>________________</w:t>
      </w:r>
      <w:r w:rsidRPr="008A412E">
        <w:rPr>
          <w:b w:val="0"/>
        </w:rPr>
        <w:t>.</w:t>
      </w:r>
    </w:p>
    <w:p w14:paraId="7F72BDC3" w14:textId="4139B52B" w:rsidR="00860493" w:rsidRPr="00527FBD" w:rsidRDefault="00527FBD" w:rsidP="00527FBD">
      <w:pPr>
        <w:pStyle w:val="30"/>
        <w:ind w:right="-50" w:firstLin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</w:t>
      </w:r>
      <w:r w:rsidR="00860493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</w:t>
      </w:r>
      <w:r w:rsidR="00860493">
        <w:rPr>
          <w:b w:val="0"/>
          <w:sz w:val="20"/>
        </w:rPr>
        <w:t>/Ф.И.О./</w:t>
      </w:r>
    </w:p>
    <w:p w14:paraId="028AE331" w14:textId="547D1429" w:rsidR="007072DE" w:rsidRPr="00E91E7F" w:rsidRDefault="00637B92" w:rsidP="00881B9C">
      <w:pPr>
        <w:pStyle w:val="30"/>
        <w:numPr>
          <w:ilvl w:val="0"/>
          <w:numId w:val="21"/>
        </w:numPr>
        <w:tabs>
          <w:tab w:val="left" w:pos="1276"/>
        </w:tabs>
        <w:ind w:right="-51"/>
        <w:jc w:val="left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7072DE" w:rsidRPr="00E91E7F">
        <w:rPr>
          <w:b w:val="0"/>
          <w:szCs w:val="28"/>
        </w:rPr>
        <w:t>Наименование объекта</w:t>
      </w:r>
      <w:r w:rsidR="00475BDA">
        <w:rPr>
          <w:b w:val="0"/>
          <w:szCs w:val="28"/>
        </w:rPr>
        <w:t xml:space="preserve"> (-</w:t>
      </w:r>
      <w:proofErr w:type="spellStart"/>
      <w:r w:rsidR="00475BDA">
        <w:rPr>
          <w:b w:val="0"/>
          <w:szCs w:val="28"/>
        </w:rPr>
        <w:t>ов</w:t>
      </w:r>
      <w:proofErr w:type="spellEnd"/>
      <w:r w:rsidR="00475BDA">
        <w:rPr>
          <w:b w:val="0"/>
          <w:szCs w:val="28"/>
        </w:rPr>
        <w:t>)</w:t>
      </w:r>
      <w:r w:rsidR="007072DE" w:rsidRPr="00E91E7F">
        <w:rPr>
          <w:b w:val="0"/>
          <w:szCs w:val="28"/>
        </w:rPr>
        <w:t xml:space="preserve"> </w:t>
      </w:r>
      <w:proofErr w:type="gramStart"/>
      <w:r w:rsidR="007072DE" w:rsidRPr="00E91E7F">
        <w:rPr>
          <w:b w:val="0"/>
          <w:szCs w:val="28"/>
        </w:rPr>
        <w:t>контроля:</w:t>
      </w:r>
      <w:r>
        <w:rPr>
          <w:b w:val="0"/>
          <w:szCs w:val="28"/>
        </w:rPr>
        <w:t xml:space="preserve">  </w:t>
      </w:r>
      <w:r w:rsidR="007072DE" w:rsidRPr="00E91E7F">
        <w:rPr>
          <w:b w:val="0"/>
          <w:szCs w:val="28"/>
        </w:rPr>
        <w:t>_</w:t>
      </w:r>
      <w:proofErr w:type="gramEnd"/>
      <w:r w:rsidR="007072DE" w:rsidRPr="00E91E7F">
        <w:rPr>
          <w:b w:val="0"/>
          <w:szCs w:val="28"/>
        </w:rPr>
        <w:t>_________</w:t>
      </w:r>
      <w:r w:rsidR="00BD26D2" w:rsidRPr="00E91E7F">
        <w:rPr>
          <w:b w:val="0"/>
          <w:szCs w:val="28"/>
        </w:rPr>
        <w:t>______</w:t>
      </w:r>
      <w:r w:rsidR="0098308E">
        <w:rPr>
          <w:b w:val="0"/>
          <w:szCs w:val="28"/>
        </w:rPr>
        <w:t>___</w:t>
      </w:r>
      <w:r w:rsidR="008945D7">
        <w:rPr>
          <w:b w:val="0"/>
          <w:szCs w:val="28"/>
        </w:rPr>
        <w:t>_</w:t>
      </w:r>
      <w:r w:rsidR="0098308E">
        <w:rPr>
          <w:b w:val="0"/>
          <w:szCs w:val="28"/>
        </w:rPr>
        <w:t>_</w:t>
      </w:r>
      <w:r w:rsidR="00BD26D2" w:rsidRPr="00E91E7F">
        <w:rPr>
          <w:b w:val="0"/>
          <w:szCs w:val="28"/>
        </w:rPr>
        <w:t>_</w:t>
      </w:r>
      <w:r>
        <w:rPr>
          <w:b w:val="0"/>
          <w:szCs w:val="28"/>
        </w:rPr>
        <w:t>_</w:t>
      </w:r>
      <w:r w:rsidR="00BD26D2" w:rsidRPr="00E91E7F">
        <w:rPr>
          <w:b w:val="0"/>
          <w:szCs w:val="28"/>
        </w:rPr>
        <w:t>.</w:t>
      </w:r>
    </w:p>
    <w:p w14:paraId="253A8726" w14:textId="35B11FC0" w:rsidR="00BD26D2" w:rsidRPr="00E91E7F" w:rsidRDefault="00637B92" w:rsidP="00881B9C">
      <w:pPr>
        <w:pStyle w:val="30"/>
        <w:numPr>
          <w:ilvl w:val="0"/>
          <w:numId w:val="21"/>
        </w:numPr>
        <w:tabs>
          <w:tab w:val="left" w:pos="1276"/>
        </w:tabs>
        <w:ind w:right="-51"/>
        <w:jc w:val="left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BD26D2" w:rsidRPr="00E91E7F">
        <w:rPr>
          <w:b w:val="0"/>
          <w:szCs w:val="28"/>
        </w:rPr>
        <w:t>Метод контроля</w:t>
      </w:r>
      <w:r w:rsidR="008A01F8">
        <w:rPr>
          <w:b w:val="0"/>
          <w:szCs w:val="28"/>
        </w:rPr>
        <w:t xml:space="preserve"> (мероприятия</w:t>
      </w:r>
      <w:proofErr w:type="gramStart"/>
      <w:r w:rsidR="008A01F8">
        <w:rPr>
          <w:b w:val="0"/>
          <w:szCs w:val="28"/>
        </w:rPr>
        <w:t>)</w:t>
      </w:r>
      <w:r w:rsidR="00BD26D2" w:rsidRPr="00E91E7F">
        <w:rPr>
          <w:b w:val="0"/>
          <w:szCs w:val="28"/>
        </w:rPr>
        <w:t>:_</w:t>
      </w:r>
      <w:proofErr w:type="gramEnd"/>
      <w:r w:rsidR="00BD26D2" w:rsidRPr="00E91E7F">
        <w:rPr>
          <w:b w:val="0"/>
          <w:szCs w:val="28"/>
        </w:rPr>
        <w:t>_________________________</w:t>
      </w:r>
      <w:r w:rsidR="0098308E">
        <w:rPr>
          <w:b w:val="0"/>
          <w:szCs w:val="28"/>
        </w:rPr>
        <w:t>___</w:t>
      </w:r>
      <w:r w:rsidR="00BD26D2" w:rsidRPr="00E91E7F">
        <w:rPr>
          <w:b w:val="0"/>
          <w:szCs w:val="28"/>
        </w:rPr>
        <w:t>_.</w:t>
      </w:r>
    </w:p>
    <w:p w14:paraId="515F870F" w14:textId="463B828F" w:rsidR="00BD26D2" w:rsidRPr="00E91E7F" w:rsidRDefault="00637B92" w:rsidP="00881B9C">
      <w:pPr>
        <w:pStyle w:val="30"/>
        <w:numPr>
          <w:ilvl w:val="0"/>
          <w:numId w:val="21"/>
        </w:numPr>
        <w:ind w:right="-51"/>
        <w:jc w:val="left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BD26D2" w:rsidRPr="00E91E7F">
        <w:rPr>
          <w:b w:val="0"/>
          <w:szCs w:val="28"/>
        </w:rPr>
        <w:t xml:space="preserve">Проверяемый </w:t>
      </w:r>
      <w:proofErr w:type="gramStart"/>
      <w:r w:rsidR="00BD26D2" w:rsidRPr="00E91E7F">
        <w:rPr>
          <w:b w:val="0"/>
          <w:szCs w:val="28"/>
        </w:rPr>
        <w:t xml:space="preserve">период: </w:t>
      </w:r>
      <w:r w:rsidR="008945D7">
        <w:rPr>
          <w:b w:val="0"/>
          <w:szCs w:val="28"/>
        </w:rPr>
        <w:t xml:space="preserve"> </w:t>
      </w:r>
      <w:r w:rsidR="00BD26D2" w:rsidRPr="00E91E7F">
        <w:rPr>
          <w:b w:val="0"/>
          <w:szCs w:val="28"/>
        </w:rPr>
        <w:t>_</w:t>
      </w:r>
      <w:proofErr w:type="gramEnd"/>
      <w:r w:rsidR="00BD26D2" w:rsidRPr="00E91E7F">
        <w:rPr>
          <w:b w:val="0"/>
          <w:szCs w:val="28"/>
        </w:rPr>
        <w:t>__________________</w:t>
      </w:r>
      <w:r w:rsidR="0098308E">
        <w:rPr>
          <w:b w:val="0"/>
          <w:szCs w:val="28"/>
        </w:rPr>
        <w:t>____</w:t>
      </w:r>
      <w:r w:rsidR="00BD26D2" w:rsidRPr="00E91E7F">
        <w:rPr>
          <w:b w:val="0"/>
          <w:szCs w:val="28"/>
        </w:rPr>
        <w:t>________</w:t>
      </w:r>
      <w:r w:rsidR="008945D7">
        <w:rPr>
          <w:b w:val="0"/>
          <w:szCs w:val="28"/>
        </w:rPr>
        <w:t>_</w:t>
      </w:r>
      <w:r w:rsidR="00BD26D2" w:rsidRPr="00E91E7F">
        <w:rPr>
          <w:b w:val="0"/>
          <w:szCs w:val="28"/>
        </w:rPr>
        <w:t>_____.</w:t>
      </w:r>
    </w:p>
    <w:p w14:paraId="5045366F" w14:textId="5FD6DCE0" w:rsidR="00E97028" w:rsidRDefault="00E634E2" w:rsidP="00E97028">
      <w:pPr>
        <w:pStyle w:val="30"/>
        <w:numPr>
          <w:ilvl w:val="0"/>
          <w:numId w:val="21"/>
        </w:numPr>
        <w:tabs>
          <w:tab w:val="left" w:pos="1276"/>
        </w:tabs>
        <w:ind w:left="0" w:right="-51" w:firstLine="709"/>
        <w:rPr>
          <w:b w:val="0"/>
        </w:rPr>
      </w:pPr>
      <w:r>
        <w:rPr>
          <w:b w:val="0"/>
        </w:rPr>
        <w:t>Срок п</w:t>
      </w:r>
      <w:r w:rsidRPr="00C84A54">
        <w:rPr>
          <w:b w:val="0"/>
          <w:szCs w:val="28"/>
        </w:rPr>
        <w:t>роведени</w:t>
      </w:r>
      <w:r>
        <w:rPr>
          <w:b w:val="0"/>
          <w:szCs w:val="28"/>
        </w:rPr>
        <w:t>я</w:t>
      </w:r>
      <w:r w:rsidRPr="00C84A54">
        <w:rPr>
          <w:b w:val="0"/>
          <w:szCs w:val="28"/>
        </w:rPr>
        <w:t xml:space="preserve"> </w:t>
      </w:r>
      <w:r>
        <w:rPr>
          <w:b w:val="0"/>
          <w:szCs w:val="28"/>
        </w:rPr>
        <w:t>мероприятия</w:t>
      </w:r>
      <w:r w:rsidRPr="00C84A54">
        <w:rPr>
          <w:b w:val="0"/>
          <w:szCs w:val="28"/>
        </w:rPr>
        <w:t xml:space="preserve">: </w:t>
      </w:r>
      <w:r w:rsidRPr="00C84A54">
        <w:rPr>
          <w:b w:val="0"/>
        </w:rPr>
        <w:t>с_</w:t>
      </w:r>
      <w:proofErr w:type="gramStart"/>
      <w:r w:rsidRPr="00C84A54">
        <w:rPr>
          <w:b w:val="0"/>
        </w:rPr>
        <w:t>_._</w:t>
      </w:r>
      <w:proofErr w:type="gramEnd"/>
      <w:r w:rsidRPr="00C84A54">
        <w:rPr>
          <w:b w:val="0"/>
        </w:rPr>
        <w:t>_._____ по __.___.____</w:t>
      </w:r>
      <w:r w:rsidR="00785354">
        <w:rPr>
          <w:b w:val="0"/>
        </w:rPr>
        <w:t>.</w:t>
      </w:r>
    </w:p>
    <w:p w14:paraId="6A587D96" w14:textId="797E14F4" w:rsidR="00E97028" w:rsidRDefault="00785354" w:rsidP="00E97028">
      <w:pPr>
        <w:pStyle w:val="30"/>
        <w:numPr>
          <w:ilvl w:val="0"/>
          <w:numId w:val="21"/>
        </w:numPr>
        <w:tabs>
          <w:tab w:val="left" w:pos="1276"/>
        </w:tabs>
        <w:ind w:left="0" w:right="-51" w:firstLine="709"/>
        <w:rPr>
          <w:b w:val="0"/>
        </w:rPr>
      </w:pPr>
      <w:r w:rsidRPr="00E97028">
        <w:rPr>
          <w:b w:val="0"/>
        </w:rPr>
        <w:t>Срок подготовки п</w:t>
      </w:r>
      <w:r w:rsidR="00E634E2" w:rsidRPr="00E97028">
        <w:rPr>
          <w:b w:val="0"/>
          <w:szCs w:val="28"/>
        </w:rPr>
        <w:t>роект</w:t>
      </w:r>
      <w:r w:rsidRPr="00E97028">
        <w:rPr>
          <w:b w:val="0"/>
          <w:szCs w:val="28"/>
        </w:rPr>
        <w:t>а</w:t>
      </w:r>
      <w:r w:rsidR="00E634E2" w:rsidRPr="00E97028">
        <w:rPr>
          <w:b w:val="0"/>
          <w:szCs w:val="28"/>
        </w:rPr>
        <w:t xml:space="preserve"> программы </w:t>
      </w:r>
      <w:r w:rsidR="000F092A" w:rsidRPr="00E97028">
        <w:rPr>
          <w:b w:val="0"/>
        </w:rPr>
        <w:t xml:space="preserve">мероприятия </w:t>
      </w:r>
      <w:r w:rsidR="000F092A" w:rsidRPr="00E97028">
        <w:rPr>
          <w:b w:val="0"/>
          <w:i/>
          <w:szCs w:val="28"/>
        </w:rPr>
        <w:t>(</w:t>
      </w:r>
      <w:r w:rsidR="00A50CDD" w:rsidRPr="00E97028">
        <w:rPr>
          <w:b w:val="0"/>
          <w:i/>
          <w:szCs w:val="28"/>
        </w:rPr>
        <w:t xml:space="preserve">рабочего </w:t>
      </w:r>
      <w:r w:rsidR="000F092A" w:rsidRPr="00E97028">
        <w:rPr>
          <w:b w:val="0"/>
          <w:i/>
          <w:szCs w:val="28"/>
        </w:rPr>
        <w:t>план</w:t>
      </w:r>
      <w:r w:rsidR="00A50CDD" w:rsidRPr="00E97028">
        <w:rPr>
          <w:b w:val="0"/>
          <w:i/>
          <w:szCs w:val="28"/>
        </w:rPr>
        <w:t>а</w:t>
      </w:r>
      <w:r w:rsidR="000F092A" w:rsidRPr="00E97028">
        <w:rPr>
          <w:b w:val="0"/>
          <w:i/>
          <w:szCs w:val="28"/>
        </w:rPr>
        <w:t>)</w:t>
      </w:r>
      <w:r w:rsidRPr="00E97028">
        <w:rPr>
          <w:b w:val="0"/>
        </w:rPr>
        <w:t xml:space="preserve">: </w:t>
      </w:r>
      <w:r w:rsidR="00E634E2" w:rsidRPr="00E97028">
        <w:rPr>
          <w:b w:val="0"/>
        </w:rPr>
        <w:t>_</w:t>
      </w:r>
      <w:proofErr w:type="gramStart"/>
      <w:r w:rsidR="00E634E2" w:rsidRPr="00E97028">
        <w:rPr>
          <w:b w:val="0"/>
        </w:rPr>
        <w:t>_._</w:t>
      </w:r>
      <w:proofErr w:type="gramEnd"/>
      <w:r w:rsidR="00E634E2" w:rsidRPr="00E97028">
        <w:rPr>
          <w:b w:val="0"/>
        </w:rPr>
        <w:t>_._____</w:t>
      </w:r>
      <w:r w:rsidR="00E82559" w:rsidRPr="00E97028">
        <w:rPr>
          <w:b w:val="0"/>
        </w:rPr>
        <w:t>.</w:t>
      </w:r>
    </w:p>
    <w:p w14:paraId="4E6D8180" w14:textId="7A05DFA6" w:rsidR="00583716" w:rsidRPr="00E97028" w:rsidRDefault="00583716" w:rsidP="00E97028">
      <w:pPr>
        <w:pStyle w:val="30"/>
        <w:numPr>
          <w:ilvl w:val="0"/>
          <w:numId w:val="21"/>
        </w:numPr>
        <w:tabs>
          <w:tab w:val="left" w:pos="1276"/>
        </w:tabs>
        <w:ind w:left="0" w:right="-51" w:firstLine="709"/>
        <w:rPr>
          <w:b w:val="0"/>
        </w:rPr>
      </w:pPr>
      <w:r w:rsidRPr="00E97028">
        <w:rPr>
          <w:b w:val="0"/>
        </w:rPr>
        <w:t xml:space="preserve">Контроль за исполнением настоящего </w:t>
      </w:r>
      <w:r w:rsidR="000C7F0D" w:rsidRPr="00E97028">
        <w:rPr>
          <w:b w:val="0"/>
        </w:rPr>
        <w:t>приказа</w:t>
      </w:r>
      <w:r w:rsidRPr="00E97028">
        <w:rPr>
          <w:b w:val="0"/>
        </w:rPr>
        <w:t xml:space="preserve"> возложить </w:t>
      </w:r>
      <w:r w:rsidR="000C7F0D" w:rsidRPr="00E97028">
        <w:rPr>
          <w:b w:val="0"/>
        </w:rPr>
        <w:t xml:space="preserve">                                           </w:t>
      </w:r>
      <w:r w:rsidRPr="00E97028">
        <w:rPr>
          <w:b w:val="0"/>
        </w:rPr>
        <w:t>на ___________________________________________________________</w:t>
      </w:r>
      <w:r w:rsidR="0098308E" w:rsidRPr="00E97028">
        <w:rPr>
          <w:b w:val="0"/>
        </w:rPr>
        <w:t>_</w:t>
      </w:r>
      <w:r w:rsidRPr="00E97028">
        <w:rPr>
          <w:b w:val="0"/>
        </w:rPr>
        <w:t>_</w:t>
      </w:r>
      <w:r w:rsidR="00637B92">
        <w:rPr>
          <w:b w:val="0"/>
        </w:rPr>
        <w:t>___</w:t>
      </w:r>
      <w:r w:rsidR="00C5507E" w:rsidRPr="00E97028">
        <w:rPr>
          <w:b w:val="0"/>
        </w:rPr>
        <w:t>.</w:t>
      </w:r>
    </w:p>
    <w:p w14:paraId="5A0DEA82" w14:textId="77777777" w:rsidR="00583716" w:rsidRDefault="00583716" w:rsidP="00583716">
      <w:pPr>
        <w:ind w:firstLine="684"/>
        <w:jc w:val="center"/>
        <w:rPr>
          <w:sz w:val="20"/>
        </w:rPr>
      </w:pPr>
      <w:r>
        <w:rPr>
          <w:sz w:val="20"/>
        </w:rPr>
        <w:t>/должность, Ф.И.О. лица, на которого возлагается контроль/</w:t>
      </w:r>
    </w:p>
    <w:p w14:paraId="62EA635A" w14:textId="4DB250AD" w:rsidR="00583716" w:rsidRPr="0000636C" w:rsidRDefault="00583716" w:rsidP="00881B9C">
      <w:pPr>
        <w:pStyle w:val="2"/>
        <w:keepNext w:val="0"/>
        <w:tabs>
          <w:tab w:val="left" w:pos="6521"/>
        </w:tabs>
        <w:spacing w:line="240" w:lineRule="auto"/>
        <w:rPr>
          <w:b w:val="0"/>
          <w:sz w:val="28"/>
        </w:rPr>
      </w:pPr>
      <w:r w:rsidRPr="0000636C">
        <w:rPr>
          <w:b w:val="0"/>
          <w:sz w:val="28"/>
        </w:rPr>
        <w:t xml:space="preserve">Председатель </w:t>
      </w:r>
      <w:r w:rsidR="00311F31">
        <w:rPr>
          <w:b w:val="0"/>
          <w:sz w:val="28"/>
        </w:rPr>
        <w:t xml:space="preserve">               </w:t>
      </w:r>
      <w:r w:rsidR="000C7F0D">
        <w:rPr>
          <w:b w:val="0"/>
          <w:sz w:val="28"/>
        </w:rPr>
        <w:t xml:space="preserve">                                                                                </w:t>
      </w:r>
      <w:r w:rsidR="00311F31">
        <w:rPr>
          <w:b w:val="0"/>
          <w:sz w:val="28"/>
        </w:rPr>
        <w:t xml:space="preserve"> </w:t>
      </w:r>
      <w:r w:rsidR="000C7F0D">
        <w:rPr>
          <w:b w:val="0"/>
          <w:sz w:val="28"/>
        </w:rPr>
        <w:t>Ф.И.О.</w:t>
      </w:r>
      <w:r w:rsidR="004260C7">
        <w:rPr>
          <w:b w:val="0"/>
          <w:sz w:val="28"/>
        </w:rPr>
        <w:t xml:space="preserve"> </w:t>
      </w:r>
    </w:p>
    <w:p w14:paraId="2860BAD7" w14:textId="77777777" w:rsidR="00E91AB6" w:rsidRDefault="00E91AB6" w:rsidP="00881B9C">
      <w:pPr>
        <w:ind w:firstLine="0"/>
      </w:pPr>
    </w:p>
    <w:p w14:paraId="2E7C495A" w14:textId="77777777" w:rsidR="00E91AB6" w:rsidRDefault="00E91AB6" w:rsidP="00E91AB6">
      <w:pPr>
        <w:ind w:firstLine="0"/>
        <w:rPr>
          <w:szCs w:val="28"/>
        </w:rPr>
      </w:pPr>
      <w:r>
        <w:rPr>
          <w:szCs w:val="28"/>
        </w:rPr>
        <w:lastRenderedPageBreak/>
        <w:t>Согласовано:</w:t>
      </w:r>
    </w:p>
    <w:p w14:paraId="7116D204" w14:textId="77777777" w:rsidR="00E91AB6" w:rsidRDefault="00E91AB6" w:rsidP="00E91AB6">
      <w:pPr>
        <w:rPr>
          <w:szCs w:val="28"/>
        </w:rPr>
      </w:pPr>
    </w:p>
    <w:p w14:paraId="1383D8DE" w14:textId="77777777" w:rsidR="00E91AB6" w:rsidRDefault="00E91AB6" w:rsidP="00E91AB6">
      <w:pPr>
        <w:ind w:firstLine="0"/>
        <w:rPr>
          <w:szCs w:val="28"/>
        </w:rPr>
      </w:pPr>
      <w:r>
        <w:rPr>
          <w:szCs w:val="28"/>
        </w:rPr>
        <w:t>Заместитель председателя</w:t>
      </w:r>
    </w:p>
    <w:p w14:paraId="44238867" w14:textId="77777777" w:rsidR="00E91AB6" w:rsidRDefault="00E91AB6" w:rsidP="00E91AB6">
      <w:pPr>
        <w:ind w:firstLine="0"/>
        <w:rPr>
          <w:szCs w:val="28"/>
        </w:rPr>
      </w:pPr>
      <w:r>
        <w:rPr>
          <w:szCs w:val="28"/>
        </w:rPr>
        <w:t xml:space="preserve">Контрольно-счетной палаты </w:t>
      </w:r>
      <w:r>
        <w:rPr>
          <w:szCs w:val="28"/>
        </w:rPr>
        <w:tab/>
      </w:r>
    </w:p>
    <w:p w14:paraId="2234A366" w14:textId="25233B91" w:rsidR="00E91AB6" w:rsidRDefault="00E91AB6" w:rsidP="00E91AB6">
      <w:pPr>
        <w:ind w:firstLine="0"/>
        <w:rPr>
          <w:szCs w:val="28"/>
        </w:rPr>
      </w:pPr>
      <w:r>
        <w:rPr>
          <w:szCs w:val="28"/>
        </w:rPr>
        <w:t xml:space="preserve">Липецкой области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И.О. Фамилия</w:t>
      </w:r>
    </w:p>
    <w:p w14:paraId="586D3A93" w14:textId="77777777" w:rsidR="00E91AB6" w:rsidRDefault="00E91AB6" w:rsidP="00E91AB6">
      <w:pPr>
        <w:rPr>
          <w:szCs w:val="28"/>
        </w:rPr>
      </w:pPr>
    </w:p>
    <w:p w14:paraId="716CEDEB" w14:textId="77777777" w:rsidR="00E91AB6" w:rsidRDefault="00E91AB6" w:rsidP="00E91AB6">
      <w:pPr>
        <w:rPr>
          <w:szCs w:val="28"/>
        </w:rPr>
      </w:pPr>
    </w:p>
    <w:p w14:paraId="33D3619F" w14:textId="77777777" w:rsidR="00AC5DA3" w:rsidRDefault="00AC5DA3" w:rsidP="00AC5DA3">
      <w:pPr>
        <w:ind w:firstLine="0"/>
        <w:rPr>
          <w:szCs w:val="28"/>
        </w:rPr>
      </w:pPr>
      <w:bookmarkStart w:id="1" w:name="_GoBack"/>
      <w:r>
        <w:rPr>
          <w:szCs w:val="28"/>
        </w:rPr>
        <w:t xml:space="preserve">Начальник отдела/Ведущий инспектор отдела </w:t>
      </w:r>
    </w:p>
    <w:p w14:paraId="4F54CD74" w14:textId="77777777" w:rsidR="00AC5DA3" w:rsidRDefault="00AC5DA3" w:rsidP="00AC5DA3">
      <w:pPr>
        <w:ind w:firstLine="0"/>
        <w:rPr>
          <w:szCs w:val="28"/>
        </w:rPr>
      </w:pPr>
      <w:r>
        <w:rPr>
          <w:szCs w:val="28"/>
        </w:rPr>
        <w:t xml:space="preserve">методического и правового обеспечения </w:t>
      </w:r>
    </w:p>
    <w:p w14:paraId="035AB9EE" w14:textId="77777777" w:rsidR="00AC5DA3" w:rsidRDefault="00AC5DA3" w:rsidP="00AC5DA3">
      <w:pPr>
        <w:ind w:firstLine="0"/>
        <w:rPr>
          <w:szCs w:val="28"/>
        </w:rPr>
      </w:pPr>
      <w:r>
        <w:rPr>
          <w:szCs w:val="28"/>
        </w:rPr>
        <w:t xml:space="preserve">Контрольно-счетной палаты Липецкой области                            И.О. </w:t>
      </w:r>
      <w:bookmarkEnd w:id="1"/>
      <w:r>
        <w:rPr>
          <w:szCs w:val="28"/>
        </w:rPr>
        <w:t>Фамилия</w:t>
      </w:r>
    </w:p>
    <w:p w14:paraId="7E9264F3" w14:textId="77777777" w:rsidR="00E91AB6" w:rsidRDefault="00E91AB6" w:rsidP="00E91AB6">
      <w:pPr>
        <w:rPr>
          <w:szCs w:val="28"/>
        </w:rPr>
      </w:pPr>
    </w:p>
    <w:p w14:paraId="448D1466" w14:textId="77777777" w:rsidR="008A01F8" w:rsidRDefault="008A01F8" w:rsidP="008A01F8">
      <w:pPr>
        <w:ind w:firstLine="0"/>
        <w:rPr>
          <w:szCs w:val="28"/>
        </w:rPr>
      </w:pPr>
    </w:p>
    <w:p w14:paraId="0655A3E1" w14:textId="77777777" w:rsidR="008A01F8" w:rsidRDefault="008A01F8" w:rsidP="008A01F8">
      <w:pPr>
        <w:ind w:firstLine="0"/>
        <w:rPr>
          <w:szCs w:val="28"/>
        </w:rPr>
      </w:pPr>
    </w:p>
    <w:p w14:paraId="2D25F823" w14:textId="77777777" w:rsidR="008A01F8" w:rsidRDefault="008A01F8" w:rsidP="008A01F8">
      <w:pPr>
        <w:ind w:firstLine="0"/>
        <w:rPr>
          <w:szCs w:val="28"/>
        </w:rPr>
      </w:pPr>
    </w:p>
    <w:p w14:paraId="4BAC0F9E" w14:textId="1E7C99D3" w:rsidR="008A01F8" w:rsidRDefault="008A01F8" w:rsidP="008A01F8">
      <w:pPr>
        <w:ind w:firstLine="0"/>
        <w:rPr>
          <w:szCs w:val="28"/>
        </w:rPr>
      </w:pPr>
      <w:r>
        <w:rPr>
          <w:szCs w:val="28"/>
        </w:rPr>
        <w:t>В соответствии со ст. 10 Федерального закона от 25.12.2008 № 273-ФЗ «О противодействии коррупции» конфликт интересов при осуществлении мероприятия отсутствует.</w:t>
      </w:r>
    </w:p>
    <w:p w14:paraId="51AD04A9" w14:textId="22E00208" w:rsidR="00E91AB6" w:rsidRDefault="008A01F8" w:rsidP="008A01F8">
      <w:pPr>
        <w:ind w:firstLine="0"/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CBBBD77" w14:textId="77777777" w:rsidR="00E91AB6" w:rsidRDefault="00E91AB6" w:rsidP="00881B9C">
      <w:pPr>
        <w:ind w:firstLine="0"/>
      </w:pPr>
    </w:p>
    <w:p w14:paraId="71E54C4A" w14:textId="7598A9EC" w:rsidR="00583716" w:rsidRDefault="00583716" w:rsidP="00881B9C">
      <w:pPr>
        <w:ind w:firstLine="0"/>
      </w:pPr>
      <w:r>
        <w:t xml:space="preserve">С </w:t>
      </w:r>
      <w:r w:rsidR="00666597">
        <w:t>приказом</w:t>
      </w:r>
      <w:r>
        <w:t xml:space="preserve"> ознакомлены:</w:t>
      </w:r>
    </w:p>
    <w:p w14:paraId="04AC9831" w14:textId="77777777" w:rsidR="00583716" w:rsidRDefault="00583716" w:rsidP="00881B9C">
      <w:pPr>
        <w:tabs>
          <w:tab w:val="left" w:pos="1311"/>
          <w:tab w:val="left" w:pos="4560"/>
          <w:tab w:val="left" w:pos="6555"/>
        </w:tabs>
        <w:ind w:firstLine="0"/>
      </w:pPr>
      <w:r>
        <w:t>______________</w:t>
      </w:r>
      <w:r w:rsidR="00653DF1">
        <w:t>__________</w:t>
      </w:r>
      <w:proofErr w:type="gramStart"/>
      <w:r w:rsidR="00653DF1">
        <w:t>_  _</w:t>
      </w:r>
      <w:proofErr w:type="gramEnd"/>
      <w:r w:rsidR="00653DF1">
        <w:t xml:space="preserve">______________   ___  </w:t>
      </w:r>
      <w:r w:rsidR="007072DE">
        <w:t>__________20</w:t>
      </w:r>
      <w:r>
        <w:t>__г.</w:t>
      </w:r>
    </w:p>
    <w:p w14:paraId="6C573317" w14:textId="77777777" w:rsidR="00583716" w:rsidRDefault="00583716" w:rsidP="00881B9C">
      <w:pPr>
        <w:tabs>
          <w:tab w:val="left" w:pos="4275"/>
        </w:tabs>
        <w:ind w:firstLine="0"/>
        <w:rPr>
          <w:sz w:val="20"/>
        </w:rPr>
      </w:pPr>
      <w:r>
        <w:rPr>
          <w:sz w:val="20"/>
        </w:rPr>
        <w:t>/фамилия, инициалы исполнителя/</w:t>
      </w:r>
      <w:r>
        <w:rPr>
          <w:sz w:val="20"/>
        </w:rPr>
        <w:tab/>
        <w:t>/подпись/</w:t>
      </w:r>
    </w:p>
    <w:p w14:paraId="684FE866" w14:textId="77777777" w:rsidR="00583716" w:rsidRDefault="00583716" w:rsidP="00881B9C">
      <w:pPr>
        <w:tabs>
          <w:tab w:val="left" w:pos="1311"/>
          <w:tab w:val="left" w:pos="4560"/>
          <w:tab w:val="left" w:pos="6555"/>
        </w:tabs>
        <w:ind w:firstLine="0"/>
      </w:pPr>
      <w:r>
        <w:t>______________</w:t>
      </w:r>
      <w:r w:rsidR="00653DF1">
        <w:t>__________</w:t>
      </w:r>
      <w:proofErr w:type="gramStart"/>
      <w:r w:rsidR="00653DF1">
        <w:t>_  _</w:t>
      </w:r>
      <w:proofErr w:type="gramEnd"/>
      <w:r w:rsidR="00653DF1">
        <w:t xml:space="preserve">______________   ___  </w:t>
      </w:r>
      <w:r w:rsidR="007072DE">
        <w:t>__________20</w:t>
      </w:r>
      <w:r>
        <w:t>__г.</w:t>
      </w:r>
    </w:p>
    <w:p w14:paraId="5C937263" w14:textId="77777777" w:rsidR="00583716" w:rsidRDefault="00583716" w:rsidP="00881B9C">
      <w:pPr>
        <w:tabs>
          <w:tab w:val="left" w:pos="4275"/>
        </w:tabs>
        <w:ind w:firstLine="0"/>
        <w:rPr>
          <w:sz w:val="20"/>
        </w:rPr>
      </w:pPr>
      <w:r>
        <w:rPr>
          <w:sz w:val="20"/>
        </w:rPr>
        <w:t>/фамилия, инициалы исполнителя/</w:t>
      </w:r>
      <w:r>
        <w:rPr>
          <w:sz w:val="20"/>
        </w:rPr>
        <w:tab/>
        <w:t>/подпись/</w:t>
      </w:r>
    </w:p>
    <w:p w14:paraId="1F9817EF" w14:textId="2BC9228A" w:rsidR="004260C7" w:rsidRDefault="004260C7" w:rsidP="004260C7">
      <w:pPr>
        <w:rPr>
          <w:sz w:val="20"/>
        </w:rPr>
      </w:pPr>
    </w:p>
    <w:p w14:paraId="5E3EDE4D" w14:textId="2CE30578" w:rsidR="008B5FD2" w:rsidRPr="008B5FD2" w:rsidRDefault="008B5FD2" w:rsidP="008B5FD2">
      <w:pPr>
        <w:rPr>
          <w:sz w:val="20"/>
        </w:rPr>
      </w:pPr>
    </w:p>
    <w:p w14:paraId="1C5589BD" w14:textId="1891D388" w:rsidR="008B5FD2" w:rsidRPr="008B5FD2" w:rsidRDefault="008B5FD2" w:rsidP="008B5FD2">
      <w:pPr>
        <w:rPr>
          <w:sz w:val="20"/>
        </w:rPr>
      </w:pPr>
    </w:p>
    <w:p w14:paraId="2D6CC0E7" w14:textId="4031361C" w:rsidR="008B5FD2" w:rsidRPr="008B5FD2" w:rsidRDefault="008B5FD2" w:rsidP="008B5FD2">
      <w:pPr>
        <w:rPr>
          <w:sz w:val="20"/>
        </w:rPr>
      </w:pPr>
    </w:p>
    <w:p w14:paraId="3AF5A1FF" w14:textId="7C547499" w:rsidR="008B5FD2" w:rsidRPr="008B5FD2" w:rsidRDefault="008B5FD2" w:rsidP="008B5FD2">
      <w:pPr>
        <w:rPr>
          <w:sz w:val="20"/>
        </w:rPr>
      </w:pPr>
    </w:p>
    <w:p w14:paraId="4F09FDEE" w14:textId="4D5F601D" w:rsidR="008B5FD2" w:rsidRPr="008B5FD2" w:rsidRDefault="008B5FD2" w:rsidP="008B5FD2">
      <w:pPr>
        <w:rPr>
          <w:sz w:val="20"/>
        </w:rPr>
      </w:pPr>
    </w:p>
    <w:p w14:paraId="5EF70B67" w14:textId="467D6A93" w:rsidR="008B5FD2" w:rsidRPr="008B5FD2" w:rsidRDefault="008B5FD2" w:rsidP="008B5FD2">
      <w:pPr>
        <w:rPr>
          <w:sz w:val="20"/>
        </w:rPr>
      </w:pPr>
    </w:p>
    <w:p w14:paraId="546E626B" w14:textId="29C2749F" w:rsidR="008B5FD2" w:rsidRPr="008B5FD2" w:rsidRDefault="008B5FD2" w:rsidP="008B5FD2">
      <w:pPr>
        <w:rPr>
          <w:sz w:val="20"/>
        </w:rPr>
      </w:pPr>
    </w:p>
    <w:p w14:paraId="2400B1C2" w14:textId="49B02995" w:rsidR="008B5FD2" w:rsidRPr="008B5FD2" w:rsidRDefault="008B5FD2" w:rsidP="008B5FD2">
      <w:pPr>
        <w:rPr>
          <w:sz w:val="20"/>
        </w:rPr>
      </w:pPr>
    </w:p>
    <w:p w14:paraId="06380543" w14:textId="2E2E7D6F" w:rsidR="008B5FD2" w:rsidRPr="008B5FD2" w:rsidRDefault="008B5FD2" w:rsidP="008B5FD2">
      <w:pPr>
        <w:rPr>
          <w:sz w:val="20"/>
        </w:rPr>
      </w:pPr>
    </w:p>
    <w:p w14:paraId="488ED79A" w14:textId="2AF20557" w:rsidR="008B5FD2" w:rsidRPr="008B5FD2" w:rsidRDefault="008B5FD2" w:rsidP="008B5FD2">
      <w:pPr>
        <w:rPr>
          <w:sz w:val="20"/>
        </w:rPr>
      </w:pPr>
    </w:p>
    <w:p w14:paraId="21C39EA4" w14:textId="68A9D0B8" w:rsidR="008B5FD2" w:rsidRPr="008B5FD2" w:rsidRDefault="008B5FD2" w:rsidP="008B5FD2">
      <w:pPr>
        <w:rPr>
          <w:sz w:val="20"/>
        </w:rPr>
      </w:pPr>
    </w:p>
    <w:p w14:paraId="55B90633" w14:textId="362FA6D3" w:rsidR="008B5FD2" w:rsidRPr="008B5FD2" w:rsidRDefault="008B5FD2" w:rsidP="008B5FD2">
      <w:pPr>
        <w:rPr>
          <w:sz w:val="20"/>
        </w:rPr>
      </w:pPr>
    </w:p>
    <w:p w14:paraId="5D1FAD64" w14:textId="234BACC6" w:rsidR="008B5FD2" w:rsidRPr="008B5FD2" w:rsidRDefault="008B5FD2" w:rsidP="008B5FD2">
      <w:pPr>
        <w:rPr>
          <w:sz w:val="20"/>
        </w:rPr>
      </w:pPr>
    </w:p>
    <w:p w14:paraId="292FDA6F" w14:textId="2BDB9823" w:rsidR="008B5FD2" w:rsidRPr="008B5FD2" w:rsidRDefault="008B5FD2" w:rsidP="008B5FD2">
      <w:pPr>
        <w:rPr>
          <w:sz w:val="20"/>
        </w:rPr>
      </w:pPr>
    </w:p>
    <w:p w14:paraId="226838F4" w14:textId="135DB200" w:rsidR="008B5FD2" w:rsidRPr="008B5FD2" w:rsidRDefault="008B5FD2" w:rsidP="008B5FD2">
      <w:pPr>
        <w:rPr>
          <w:sz w:val="20"/>
        </w:rPr>
      </w:pPr>
    </w:p>
    <w:p w14:paraId="0C8256D0" w14:textId="7F490E80" w:rsidR="008B5FD2" w:rsidRPr="008B5FD2" w:rsidRDefault="008B5FD2" w:rsidP="008B5FD2">
      <w:pPr>
        <w:rPr>
          <w:sz w:val="20"/>
        </w:rPr>
      </w:pPr>
    </w:p>
    <w:p w14:paraId="30BE3365" w14:textId="0BC67CF1" w:rsidR="008B5FD2" w:rsidRPr="008B5FD2" w:rsidRDefault="008B5FD2" w:rsidP="008B5FD2">
      <w:pPr>
        <w:rPr>
          <w:sz w:val="20"/>
        </w:rPr>
      </w:pPr>
    </w:p>
    <w:p w14:paraId="58B3D575" w14:textId="0610D448" w:rsidR="008B5FD2" w:rsidRDefault="008B5FD2" w:rsidP="008B5FD2">
      <w:pPr>
        <w:rPr>
          <w:sz w:val="20"/>
        </w:rPr>
      </w:pPr>
    </w:p>
    <w:p w14:paraId="7DA87F23" w14:textId="0497B94A" w:rsidR="008B5FD2" w:rsidRDefault="008B5FD2" w:rsidP="008B5FD2">
      <w:pPr>
        <w:ind w:firstLine="0"/>
        <w:rPr>
          <w:szCs w:val="28"/>
        </w:rPr>
      </w:pPr>
    </w:p>
    <w:p w14:paraId="4EAC7B6A" w14:textId="77777777" w:rsidR="008B5FD2" w:rsidRPr="008B5FD2" w:rsidRDefault="008B5FD2" w:rsidP="008B5FD2">
      <w:pPr>
        <w:rPr>
          <w:sz w:val="20"/>
        </w:rPr>
      </w:pPr>
    </w:p>
    <w:sectPr w:rsidR="008B5FD2" w:rsidRPr="008B5FD2" w:rsidSect="0094288F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720" w:footer="720" w:gutter="0"/>
      <w:pgNumType w:start="3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A6111" w14:textId="77777777" w:rsidR="00782DEA" w:rsidRDefault="00782DEA">
      <w:r>
        <w:separator/>
      </w:r>
    </w:p>
  </w:endnote>
  <w:endnote w:type="continuationSeparator" w:id="0">
    <w:p w14:paraId="66845988" w14:textId="77777777" w:rsidR="00782DEA" w:rsidRDefault="0078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548A1" w14:textId="77777777" w:rsidR="00782DEA" w:rsidRDefault="00782DEA">
      <w:r>
        <w:separator/>
      </w:r>
    </w:p>
  </w:footnote>
  <w:footnote w:type="continuationSeparator" w:id="0">
    <w:p w14:paraId="2BEC1927" w14:textId="77777777" w:rsidR="00782DEA" w:rsidRDefault="00782DEA">
      <w:r>
        <w:continuationSeparator/>
      </w:r>
    </w:p>
  </w:footnote>
  <w:footnote w:id="1">
    <w:p w14:paraId="5F63C6CA" w14:textId="3DC99DB8" w:rsidR="00860493" w:rsidRDefault="00860493">
      <w:pPr>
        <w:pStyle w:val="ad"/>
      </w:pPr>
      <w:r>
        <w:rPr>
          <w:rStyle w:val="af"/>
        </w:rPr>
        <w:footnoteRef/>
      </w:r>
      <w:r>
        <w:t xml:space="preserve"> В случае, если руководителем рабочей группы является руководитель мероприятия, </w:t>
      </w:r>
      <w:r w:rsidR="00527FBD">
        <w:t xml:space="preserve">данные статусы </w:t>
      </w:r>
      <w:r>
        <w:t xml:space="preserve">указываются через </w:t>
      </w:r>
      <w:r w:rsidR="008A01F8">
        <w:t xml:space="preserve">союз «и» или </w:t>
      </w:r>
      <w:r>
        <w:t>запятую.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919E3" w14:textId="77777777" w:rsidR="00E82559" w:rsidRDefault="00D52200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8255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82559">
      <w:rPr>
        <w:rStyle w:val="aa"/>
        <w:noProof/>
      </w:rPr>
      <w:t>43</w:t>
    </w:r>
    <w:r>
      <w:rPr>
        <w:rStyle w:val="aa"/>
      </w:rPr>
      <w:fldChar w:fldCharType="end"/>
    </w:r>
  </w:p>
  <w:p w14:paraId="13A31D7E" w14:textId="77777777" w:rsidR="00E82559" w:rsidRDefault="00E8255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8CB4E" w14:textId="77777777" w:rsidR="00E82559" w:rsidRPr="0071406F" w:rsidRDefault="00E82559" w:rsidP="00201DD9">
    <w:pPr>
      <w:pStyle w:val="a7"/>
      <w:tabs>
        <w:tab w:val="clear" w:pos="4677"/>
        <w:tab w:val="clear" w:pos="9355"/>
        <w:tab w:val="left" w:pos="3980"/>
      </w:tabs>
      <w:ind w:firstLine="0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95845" w14:textId="77777777" w:rsidR="004B05BE" w:rsidRDefault="004B05BE" w:rsidP="004B05BE">
    <w:pPr>
      <w:pStyle w:val="24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</w:p>
  <w:p w14:paraId="059C2311" w14:textId="77777777" w:rsidR="004B05BE" w:rsidRDefault="004B05BE" w:rsidP="004B05BE">
    <w:pPr>
      <w:pStyle w:val="24"/>
      <w:shd w:val="clear" w:color="auto" w:fill="auto"/>
      <w:spacing w:before="0" w:after="0" w:line="20" w:lineRule="atLeast"/>
      <w:ind w:right="-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 xml:space="preserve">Приложение № </w:t>
    </w:r>
    <w:r>
      <w:rPr>
        <w:b w:val="0"/>
        <w:sz w:val="24"/>
        <w:szCs w:val="24"/>
      </w:rPr>
      <w:t>2</w:t>
    </w:r>
    <w:r w:rsidRPr="00984122">
      <w:rPr>
        <w:b w:val="0"/>
        <w:sz w:val="24"/>
        <w:szCs w:val="24"/>
      </w:rPr>
      <w:t xml:space="preserve"> </w:t>
    </w:r>
  </w:p>
  <w:p w14:paraId="51F9E80A" w14:textId="75F18072" w:rsidR="004B05BE" w:rsidRPr="00984122" w:rsidRDefault="004B05BE" w:rsidP="004B05BE">
    <w:pPr>
      <w:pStyle w:val="24"/>
      <w:shd w:val="clear" w:color="auto" w:fill="auto"/>
      <w:spacing w:before="0" w:after="0" w:line="20" w:lineRule="atLeast"/>
      <w:ind w:right="-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A50CDD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7B47AF8E" w14:textId="7F0653BF" w:rsidR="004B05BE" w:rsidRDefault="004B05BE" w:rsidP="004B05BE">
    <w:pPr>
      <w:pStyle w:val="24"/>
      <w:shd w:val="clear" w:color="auto" w:fill="auto"/>
      <w:spacing w:before="0" w:after="0" w:line="20" w:lineRule="atLeast"/>
      <w:ind w:right="-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666597" w:rsidRPr="00984122">
      <w:rPr>
        <w:b w:val="0"/>
        <w:sz w:val="24"/>
        <w:szCs w:val="24"/>
      </w:rPr>
      <w:t xml:space="preserve">Общие правила </w:t>
    </w:r>
    <w:r w:rsidR="00666597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666597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55456D79" w14:textId="77777777" w:rsidR="00201DD9" w:rsidRPr="0071406F" w:rsidRDefault="00201DD9" w:rsidP="00201DD9">
    <w:pPr>
      <w:pStyle w:val="a7"/>
      <w:tabs>
        <w:tab w:val="clear" w:pos="4677"/>
        <w:tab w:val="clear" w:pos="9355"/>
        <w:tab w:val="left" w:pos="4320"/>
      </w:tabs>
      <w:jc w:val="right"/>
      <w:rPr>
        <w:sz w:val="24"/>
      </w:rPr>
    </w:pPr>
    <w:r>
      <w:rPr>
        <w:sz w:val="24"/>
      </w:rPr>
      <w:t>Форма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44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AA474C"/>
    <w:multiLevelType w:val="hybridMultilevel"/>
    <w:tmpl w:val="9E64EE16"/>
    <w:lvl w:ilvl="0" w:tplc="17FA3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EE6257"/>
    <w:multiLevelType w:val="singleLevel"/>
    <w:tmpl w:val="C6FE9E40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0E603392"/>
    <w:multiLevelType w:val="hybridMultilevel"/>
    <w:tmpl w:val="4E604B16"/>
    <w:lvl w:ilvl="0" w:tplc="9A983DF0">
      <w:start w:val="1"/>
      <w:numFmt w:val="decimal"/>
      <w:lvlText w:val="%1."/>
      <w:lvlJc w:val="left"/>
      <w:pPr>
        <w:ind w:left="144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801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7B0003A"/>
    <w:multiLevelType w:val="hybridMultilevel"/>
    <w:tmpl w:val="CC009FAA"/>
    <w:lvl w:ilvl="0" w:tplc="17FA3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414F6"/>
    <w:multiLevelType w:val="multilevel"/>
    <w:tmpl w:val="BB9E49F6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4156D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6AB20B5"/>
    <w:multiLevelType w:val="hybridMultilevel"/>
    <w:tmpl w:val="913E5B54"/>
    <w:lvl w:ilvl="0" w:tplc="9A983D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C795C"/>
    <w:multiLevelType w:val="hybridMultilevel"/>
    <w:tmpl w:val="0EA07B1E"/>
    <w:lvl w:ilvl="0" w:tplc="17FA3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F5B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6829A9"/>
    <w:multiLevelType w:val="singleLevel"/>
    <w:tmpl w:val="E63E557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</w:rPr>
    </w:lvl>
  </w:abstractNum>
  <w:abstractNum w:abstractNumId="12" w15:restartNumberingAfterBreak="0">
    <w:nsid w:val="424D39C5"/>
    <w:multiLevelType w:val="hybridMultilevel"/>
    <w:tmpl w:val="11C03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72A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725B45"/>
    <w:multiLevelType w:val="singleLevel"/>
    <w:tmpl w:val="7128A6B4"/>
    <w:lvl w:ilvl="0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  <w:rPr>
        <w:rFonts w:hint="default"/>
      </w:rPr>
    </w:lvl>
  </w:abstractNum>
  <w:abstractNum w:abstractNumId="15" w15:restartNumberingAfterBreak="0">
    <w:nsid w:val="49307180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 w15:restartNumberingAfterBreak="0">
    <w:nsid w:val="4CEF3832"/>
    <w:multiLevelType w:val="singleLevel"/>
    <w:tmpl w:val="41A01C92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</w:abstractNum>
  <w:abstractNum w:abstractNumId="17" w15:restartNumberingAfterBreak="0">
    <w:nsid w:val="546D1B87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5B551F69"/>
    <w:multiLevelType w:val="hybridMultilevel"/>
    <w:tmpl w:val="3CE0AB78"/>
    <w:lvl w:ilvl="0" w:tplc="8F564C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18F07FB"/>
    <w:multiLevelType w:val="singleLevel"/>
    <w:tmpl w:val="B2807EA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20" w15:restartNumberingAfterBreak="0">
    <w:nsid w:val="791C79C9"/>
    <w:multiLevelType w:val="singleLevel"/>
    <w:tmpl w:val="B2EA493C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1" w15:restartNumberingAfterBreak="0">
    <w:nsid w:val="7D0C7A70"/>
    <w:multiLevelType w:val="hybridMultilevel"/>
    <w:tmpl w:val="F19816AA"/>
    <w:lvl w:ilvl="0" w:tplc="D88ACF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19"/>
  </w:num>
  <w:num w:numId="9">
    <w:abstractNumId w:val="16"/>
  </w:num>
  <w:num w:numId="10">
    <w:abstractNumId w:val="20"/>
  </w:num>
  <w:num w:numId="11">
    <w:abstractNumId w:val="17"/>
  </w:num>
  <w:num w:numId="12">
    <w:abstractNumId w:val="2"/>
  </w:num>
  <w:num w:numId="13">
    <w:abstractNumId w:val="15"/>
  </w:num>
  <w:num w:numId="14">
    <w:abstractNumId w:val="8"/>
  </w:num>
  <w:num w:numId="15">
    <w:abstractNumId w:val="3"/>
  </w:num>
  <w:num w:numId="16">
    <w:abstractNumId w:val="21"/>
  </w:num>
  <w:num w:numId="17">
    <w:abstractNumId w:val="18"/>
  </w:num>
  <w:num w:numId="18">
    <w:abstractNumId w:val="12"/>
  </w:num>
  <w:num w:numId="19">
    <w:abstractNumId w:val="1"/>
  </w:num>
  <w:num w:numId="20">
    <w:abstractNumId w:val="9"/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97"/>
    <w:rsid w:val="0000636C"/>
    <w:rsid w:val="00016D3D"/>
    <w:rsid w:val="00024F23"/>
    <w:rsid w:val="00033D6A"/>
    <w:rsid w:val="00054679"/>
    <w:rsid w:val="000A0EC0"/>
    <w:rsid w:val="000A5DA5"/>
    <w:rsid w:val="000C3064"/>
    <w:rsid w:val="000C4FBE"/>
    <w:rsid w:val="000C7F0D"/>
    <w:rsid w:val="000E3A4E"/>
    <w:rsid w:val="000F08E6"/>
    <w:rsid w:val="000F092A"/>
    <w:rsid w:val="00106642"/>
    <w:rsid w:val="0012075D"/>
    <w:rsid w:val="00132C94"/>
    <w:rsid w:val="001377C1"/>
    <w:rsid w:val="00152E9B"/>
    <w:rsid w:val="00171EB5"/>
    <w:rsid w:val="00175CEC"/>
    <w:rsid w:val="00193D17"/>
    <w:rsid w:val="001A64E9"/>
    <w:rsid w:val="001B4958"/>
    <w:rsid w:val="001C38F6"/>
    <w:rsid w:val="002013FD"/>
    <w:rsid w:val="00201DD9"/>
    <w:rsid w:val="00224E41"/>
    <w:rsid w:val="00232773"/>
    <w:rsid w:val="00244315"/>
    <w:rsid w:val="00250DB1"/>
    <w:rsid w:val="002610EC"/>
    <w:rsid w:val="00270232"/>
    <w:rsid w:val="002B2F6B"/>
    <w:rsid w:val="002C3BE5"/>
    <w:rsid w:val="002C3FEC"/>
    <w:rsid w:val="002C7B45"/>
    <w:rsid w:val="002D61B0"/>
    <w:rsid w:val="002E2D3E"/>
    <w:rsid w:val="002F63CE"/>
    <w:rsid w:val="002F6FAE"/>
    <w:rsid w:val="00301D1B"/>
    <w:rsid w:val="00311F31"/>
    <w:rsid w:val="00327D0F"/>
    <w:rsid w:val="00337F09"/>
    <w:rsid w:val="00364423"/>
    <w:rsid w:val="00375C0A"/>
    <w:rsid w:val="003804C2"/>
    <w:rsid w:val="00381CE3"/>
    <w:rsid w:val="003A2F59"/>
    <w:rsid w:val="003A7C4C"/>
    <w:rsid w:val="003B6D90"/>
    <w:rsid w:val="004260C7"/>
    <w:rsid w:val="0046137F"/>
    <w:rsid w:val="00475BDA"/>
    <w:rsid w:val="004B05BE"/>
    <w:rsid w:val="004C1D53"/>
    <w:rsid w:val="004E6649"/>
    <w:rsid w:val="00501CCE"/>
    <w:rsid w:val="00527FBD"/>
    <w:rsid w:val="00550046"/>
    <w:rsid w:val="00564DE9"/>
    <w:rsid w:val="00566991"/>
    <w:rsid w:val="00580778"/>
    <w:rsid w:val="00583716"/>
    <w:rsid w:val="0059599C"/>
    <w:rsid w:val="005B0EF5"/>
    <w:rsid w:val="005E71C9"/>
    <w:rsid w:val="005F280F"/>
    <w:rsid w:val="006223C1"/>
    <w:rsid w:val="00634686"/>
    <w:rsid w:val="00637B92"/>
    <w:rsid w:val="00653DF1"/>
    <w:rsid w:val="00666597"/>
    <w:rsid w:val="006678CB"/>
    <w:rsid w:val="00671820"/>
    <w:rsid w:val="006A7B37"/>
    <w:rsid w:val="006B3168"/>
    <w:rsid w:val="006B443E"/>
    <w:rsid w:val="006B557E"/>
    <w:rsid w:val="006D306B"/>
    <w:rsid w:val="006E0CB5"/>
    <w:rsid w:val="006E3FC7"/>
    <w:rsid w:val="006E7E1A"/>
    <w:rsid w:val="006F3676"/>
    <w:rsid w:val="007054BE"/>
    <w:rsid w:val="007072DE"/>
    <w:rsid w:val="00711CF8"/>
    <w:rsid w:val="0071406F"/>
    <w:rsid w:val="007156C8"/>
    <w:rsid w:val="0073065F"/>
    <w:rsid w:val="0074409C"/>
    <w:rsid w:val="007536BF"/>
    <w:rsid w:val="00753815"/>
    <w:rsid w:val="00782DEA"/>
    <w:rsid w:val="00785354"/>
    <w:rsid w:val="007A2DE9"/>
    <w:rsid w:val="007A32D2"/>
    <w:rsid w:val="007B5EA7"/>
    <w:rsid w:val="007D2697"/>
    <w:rsid w:val="007D5096"/>
    <w:rsid w:val="007F43A1"/>
    <w:rsid w:val="00804A0A"/>
    <w:rsid w:val="0081438A"/>
    <w:rsid w:val="00860493"/>
    <w:rsid w:val="008771BF"/>
    <w:rsid w:val="00881B9C"/>
    <w:rsid w:val="00884F7B"/>
    <w:rsid w:val="00894486"/>
    <w:rsid w:val="008945D7"/>
    <w:rsid w:val="00895857"/>
    <w:rsid w:val="008A01F8"/>
    <w:rsid w:val="008A412E"/>
    <w:rsid w:val="008A5367"/>
    <w:rsid w:val="008B5FD2"/>
    <w:rsid w:val="008E2AE0"/>
    <w:rsid w:val="008E4A27"/>
    <w:rsid w:val="008F261B"/>
    <w:rsid w:val="00903895"/>
    <w:rsid w:val="009231DC"/>
    <w:rsid w:val="0094288F"/>
    <w:rsid w:val="009439C7"/>
    <w:rsid w:val="00974B5A"/>
    <w:rsid w:val="0098308E"/>
    <w:rsid w:val="00992D1B"/>
    <w:rsid w:val="00992E3B"/>
    <w:rsid w:val="009A2C96"/>
    <w:rsid w:val="009B19DD"/>
    <w:rsid w:val="009C1AF0"/>
    <w:rsid w:val="009D4466"/>
    <w:rsid w:val="009F6AC4"/>
    <w:rsid w:val="00A34A08"/>
    <w:rsid w:val="00A37B58"/>
    <w:rsid w:val="00A50CDD"/>
    <w:rsid w:val="00A5627B"/>
    <w:rsid w:val="00A82B20"/>
    <w:rsid w:val="00A972E8"/>
    <w:rsid w:val="00AB5E43"/>
    <w:rsid w:val="00AC0250"/>
    <w:rsid w:val="00AC0AFE"/>
    <w:rsid w:val="00AC5DA3"/>
    <w:rsid w:val="00AE1844"/>
    <w:rsid w:val="00AE5D40"/>
    <w:rsid w:val="00B16F64"/>
    <w:rsid w:val="00B2101E"/>
    <w:rsid w:val="00B3300A"/>
    <w:rsid w:val="00B43088"/>
    <w:rsid w:val="00B54380"/>
    <w:rsid w:val="00B708CD"/>
    <w:rsid w:val="00B73EFC"/>
    <w:rsid w:val="00BB1D61"/>
    <w:rsid w:val="00BD26D2"/>
    <w:rsid w:val="00BF1D5D"/>
    <w:rsid w:val="00BF5E21"/>
    <w:rsid w:val="00BF6D87"/>
    <w:rsid w:val="00C02E7B"/>
    <w:rsid w:val="00C04653"/>
    <w:rsid w:val="00C10D99"/>
    <w:rsid w:val="00C13151"/>
    <w:rsid w:val="00C27D08"/>
    <w:rsid w:val="00C5507E"/>
    <w:rsid w:val="00C72FED"/>
    <w:rsid w:val="00C76E12"/>
    <w:rsid w:val="00C84A54"/>
    <w:rsid w:val="00C954AD"/>
    <w:rsid w:val="00CA4D1B"/>
    <w:rsid w:val="00CD10B2"/>
    <w:rsid w:val="00CE72B0"/>
    <w:rsid w:val="00CF00D0"/>
    <w:rsid w:val="00CF7E48"/>
    <w:rsid w:val="00D054DB"/>
    <w:rsid w:val="00D41770"/>
    <w:rsid w:val="00D42E2A"/>
    <w:rsid w:val="00D4549B"/>
    <w:rsid w:val="00D52200"/>
    <w:rsid w:val="00D82FBB"/>
    <w:rsid w:val="00D90A74"/>
    <w:rsid w:val="00D9439E"/>
    <w:rsid w:val="00DB293A"/>
    <w:rsid w:val="00DB3EC3"/>
    <w:rsid w:val="00DD2120"/>
    <w:rsid w:val="00DD5317"/>
    <w:rsid w:val="00DD6A12"/>
    <w:rsid w:val="00DE4A4E"/>
    <w:rsid w:val="00E02575"/>
    <w:rsid w:val="00E24B06"/>
    <w:rsid w:val="00E47B34"/>
    <w:rsid w:val="00E634E2"/>
    <w:rsid w:val="00E7462E"/>
    <w:rsid w:val="00E82559"/>
    <w:rsid w:val="00E91AB6"/>
    <w:rsid w:val="00E91E7F"/>
    <w:rsid w:val="00E97028"/>
    <w:rsid w:val="00EA5A72"/>
    <w:rsid w:val="00F02C1F"/>
    <w:rsid w:val="00F37A19"/>
    <w:rsid w:val="00F54CB7"/>
    <w:rsid w:val="00F61206"/>
    <w:rsid w:val="00F66C5E"/>
    <w:rsid w:val="00F86BF1"/>
    <w:rsid w:val="00F9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298930"/>
  <w15:chartTrackingRefBased/>
  <w15:docId w15:val="{8EDCFE57-8D73-4279-BB43-E18C5A83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6C8"/>
    <w:pPr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7156C8"/>
    <w:pPr>
      <w:keepNext/>
      <w:spacing w:after="60"/>
      <w:ind w:firstLine="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156C8"/>
    <w:pPr>
      <w:keepNext/>
      <w:spacing w:line="360" w:lineRule="auto"/>
      <w:ind w:firstLine="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156C8"/>
    <w:pPr>
      <w:keepNext/>
      <w:ind w:right="-1050" w:firstLine="570"/>
      <w:outlineLvl w:val="2"/>
    </w:pPr>
    <w:rPr>
      <w:b/>
    </w:rPr>
  </w:style>
  <w:style w:type="paragraph" w:styleId="4">
    <w:name w:val="heading 4"/>
    <w:basedOn w:val="a"/>
    <w:next w:val="a"/>
    <w:qFormat/>
    <w:rsid w:val="007156C8"/>
    <w:pPr>
      <w:keepNext/>
      <w:ind w:hanging="57"/>
      <w:jc w:val="right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156C8"/>
    <w:pPr>
      <w:ind w:right="-1050" w:firstLine="567"/>
      <w:jc w:val="left"/>
    </w:pPr>
  </w:style>
  <w:style w:type="paragraph" w:styleId="a4">
    <w:name w:val="Body Text"/>
    <w:basedOn w:val="a"/>
    <w:rsid w:val="007156C8"/>
    <w:pPr>
      <w:ind w:right="-1050" w:firstLine="0"/>
      <w:jc w:val="left"/>
    </w:pPr>
  </w:style>
  <w:style w:type="paragraph" w:styleId="20">
    <w:name w:val="Body Text Indent 2"/>
    <w:basedOn w:val="a"/>
    <w:link w:val="21"/>
    <w:rsid w:val="007156C8"/>
    <w:pPr>
      <w:ind w:right="-49" w:firstLine="570"/>
    </w:pPr>
  </w:style>
  <w:style w:type="paragraph" w:styleId="22">
    <w:name w:val="Body Text 2"/>
    <w:basedOn w:val="a"/>
    <w:rsid w:val="007156C8"/>
    <w:pPr>
      <w:ind w:right="7" w:firstLine="0"/>
    </w:pPr>
    <w:rPr>
      <w:b/>
    </w:rPr>
  </w:style>
  <w:style w:type="paragraph" w:styleId="30">
    <w:name w:val="Body Text Indent 3"/>
    <w:basedOn w:val="a"/>
    <w:rsid w:val="007156C8"/>
    <w:pPr>
      <w:ind w:right="-1050" w:hanging="57"/>
    </w:pPr>
    <w:rPr>
      <w:b/>
    </w:rPr>
  </w:style>
  <w:style w:type="paragraph" w:customStyle="1" w:styleId="a5">
    <w:name w:val="Знак Знак Знак Знак Знак Знак Знак Знак Знак Знак"/>
    <w:basedOn w:val="a"/>
    <w:rsid w:val="007156C8"/>
    <w:pPr>
      <w:spacing w:after="160" w:line="240" w:lineRule="exact"/>
      <w:ind w:firstLine="0"/>
      <w:jc w:val="left"/>
    </w:pPr>
    <w:rPr>
      <w:rFonts w:ascii="Verdana" w:hAnsi="Verdana"/>
      <w:sz w:val="24"/>
      <w:lang w:val="en-US" w:eastAsia="en-US"/>
    </w:rPr>
  </w:style>
  <w:style w:type="paragraph" w:styleId="a6">
    <w:name w:val="Document Map"/>
    <w:basedOn w:val="a"/>
    <w:semiHidden/>
    <w:rsid w:val="007156C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link w:val="a8"/>
    <w:uiPriority w:val="99"/>
    <w:rsid w:val="007156C8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7156C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156C8"/>
  </w:style>
  <w:style w:type="paragraph" w:styleId="ab">
    <w:name w:val="Balloon Text"/>
    <w:basedOn w:val="a"/>
    <w:link w:val="ac"/>
    <w:rsid w:val="00B73E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73EFC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rsid w:val="00232773"/>
    <w:rPr>
      <w:sz w:val="28"/>
      <w:szCs w:val="24"/>
    </w:rPr>
  </w:style>
  <w:style w:type="character" w:customStyle="1" w:styleId="23">
    <w:name w:val="Основной текст (2)_"/>
    <w:basedOn w:val="a0"/>
    <w:link w:val="24"/>
    <w:rsid w:val="001C38F6"/>
    <w:rPr>
      <w:b/>
      <w:bCs/>
      <w:spacing w:val="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C38F6"/>
    <w:pPr>
      <w:widowControl w:val="0"/>
      <w:shd w:val="clear" w:color="auto" w:fill="FFFFFF"/>
      <w:spacing w:before="180" w:after="180" w:line="322" w:lineRule="exact"/>
      <w:ind w:firstLine="3480"/>
      <w:jc w:val="left"/>
    </w:pPr>
    <w:rPr>
      <w:b/>
      <w:bCs/>
      <w:spacing w:val="3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C38F6"/>
    <w:rPr>
      <w:sz w:val="28"/>
      <w:szCs w:val="24"/>
    </w:rPr>
  </w:style>
  <w:style w:type="paragraph" w:styleId="ad">
    <w:name w:val="footnote text"/>
    <w:basedOn w:val="a"/>
    <w:link w:val="ae"/>
    <w:rsid w:val="00E634E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E634E2"/>
  </w:style>
  <w:style w:type="character" w:styleId="af">
    <w:name w:val="footnote reference"/>
    <w:basedOn w:val="a0"/>
    <w:rsid w:val="00E634E2"/>
    <w:rPr>
      <w:vertAlign w:val="superscript"/>
    </w:rPr>
  </w:style>
  <w:style w:type="character" w:styleId="af0">
    <w:name w:val="Hyperlink"/>
    <w:basedOn w:val="a0"/>
    <w:rsid w:val="0066659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66597"/>
    <w:rPr>
      <w:color w:val="605E5C"/>
      <w:shd w:val="clear" w:color="auto" w:fill="E1DFDD"/>
    </w:rPr>
  </w:style>
  <w:style w:type="paragraph" w:customStyle="1" w:styleId="af1">
    <w:name w:val="подпись"/>
    <w:basedOn w:val="a"/>
    <w:rsid w:val="00B708CD"/>
    <w:pPr>
      <w:tabs>
        <w:tab w:val="left" w:pos="6804"/>
      </w:tabs>
      <w:spacing w:line="240" w:lineRule="atLeast"/>
      <w:ind w:right="4820" w:firstLine="0"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2%20&#1056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F1DB5-775A-4E61-90EC-CF7EBFD5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 Распоряжение.dotx</Template>
  <TotalTime>78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Контрольно-счетной палаты Воронежской области</vt:lpstr>
    </vt:vector>
  </TitlesOfParts>
  <Manager>Дубиков А.Ф.</Manager>
  <Company>ksp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Контрольно-счетной палаты Воронежской области</dc:title>
  <dc:subject/>
  <dc:creator>User</dc:creator>
  <cp:keywords/>
  <cp:lastModifiedBy>User</cp:lastModifiedBy>
  <cp:revision>20</cp:revision>
  <cp:lastPrinted>2022-08-22T11:19:00Z</cp:lastPrinted>
  <dcterms:created xsi:type="dcterms:W3CDTF">2022-05-12T11:35:00Z</dcterms:created>
  <dcterms:modified xsi:type="dcterms:W3CDTF">2025-11-05T12:51:00Z</dcterms:modified>
</cp:coreProperties>
</file>